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Kesteven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Kesteven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Kesteven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Kesteven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Kesteven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Kesteven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46.2% </w:t>
      </w:r>
      <w:r w:rsidRPr="004747BF">
        <w:rPr>
          <w:rFonts w:ascii="Libre Franklin Light" w:eastAsia="Times New Roman" w:hAnsi="Libre Franklin Light" w:cs="Calibri Light"/>
        </w:rPr>
        <w:t xml:space="preserve">of those respondents classified as PGSI 8+ in North Kesteven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Kesteven is estimated to be </w:t>
      </w:r>
      <w:r w:rsidRPr="00773DF7">
        <w:rPr>
          <w:rFonts w:ascii="Libre Franklin Light" w:eastAsia="Times New Roman" w:hAnsi="Libre Franklin Light" w:cs="Calibri Light"/>
          <w:b/>
          <w:bCs/>
          <w:color w:val="C45911" w:themeColor="accent2" w:themeShade="BF"/>
        </w:rPr>
        <w:t xml:space="preserve">£1,166,048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Kesteven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Kesteven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Kesteven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Kesteven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Kestev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Kesteven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Kestev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Kesteven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Kesteven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Kestev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Kesteven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Kesteven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Kesteven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Kesteven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Kesteven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Kesteven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£1,166,048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Kesteven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£18,993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£392,786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£28,138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£7,914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£14,509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£703,708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£1,166,048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Kesteven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Kesteven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Kesteven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Kesteven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Kesteven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Kesteven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Kesteven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Kesteven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Kesteven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Kesteven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Kesteven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Kesteven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3541237-7688-4E69-BEF3-33888F8A79C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